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8E08D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1DB4B08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Wimbourne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Minster, Dorset. Baker.</w:t>
      </w:r>
    </w:p>
    <w:p w14:paraId="54DA2229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5D57D6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F8E86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John Neuman, chaplain(q.v.), brought a plaint of trespass and taking a horse against</w:t>
      </w:r>
    </w:p>
    <w:p w14:paraId="490B8618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     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A241145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B77A01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04E74" w14:textId="77777777" w:rsidR="00A37852" w:rsidRDefault="00A37852" w:rsidP="00A37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05903F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 w:rsidSect="00A378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1608" w14:textId="77777777" w:rsidR="00A37852" w:rsidRDefault="00A37852" w:rsidP="009139A6">
      <w:r>
        <w:separator/>
      </w:r>
    </w:p>
  </w:endnote>
  <w:endnote w:type="continuationSeparator" w:id="0">
    <w:p w14:paraId="7AE5E6A4" w14:textId="77777777" w:rsidR="00A37852" w:rsidRDefault="00A378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FE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CA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CF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D090" w14:textId="77777777" w:rsidR="00A37852" w:rsidRDefault="00A37852" w:rsidP="009139A6">
      <w:r>
        <w:separator/>
      </w:r>
    </w:p>
  </w:footnote>
  <w:footnote w:type="continuationSeparator" w:id="0">
    <w:p w14:paraId="52903B6C" w14:textId="77777777" w:rsidR="00A37852" w:rsidRDefault="00A378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69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519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CCD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52"/>
    <w:rsid w:val="000666E0"/>
    <w:rsid w:val="002510B7"/>
    <w:rsid w:val="005C130B"/>
    <w:rsid w:val="00826F5C"/>
    <w:rsid w:val="009139A6"/>
    <w:rsid w:val="009448BB"/>
    <w:rsid w:val="00A3176C"/>
    <w:rsid w:val="00A3785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0CB98"/>
  <w15:chartTrackingRefBased/>
  <w15:docId w15:val="{E9BEC429-BC88-4752-8C7F-804E41AC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78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2022-06-13T18:58:00Z</dcterms:created>
  <dcterms:modified xsi:type="dcterms:W3CDTF">2022-06-13T18:59:00Z</dcterms:modified>
</cp:coreProperties>
</file>